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B0949" w14:textId="77777777" w:rsidR="00DA6C03" w:rsidRDefault="00DA6C03" w:rsidP="00DA6C0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MASON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32700612" w14:textId="77777777" w:rsidR="00DA6C03" w:rsidRDefault="00DA6C03" w:rsidP="00DA6C0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EA59E22" w14:textId="77777777" w:rsidR="00DA6C03" w:rsidRDefault="00DA6C03" w:rsidP="00DA6C0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2B03DAC" w14:textId="77777777" w:rsidR="00DA6C03" w:rsidRDefault="00DA6C03" w:rsidP="00DA6C0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Thomas Coke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Eckington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</w:t>
      </w:r>
    </w:p>
    <w:p w14:paraId="3E3A8F41" w14:textId="77777777" w:rsidR="00DA6C03" w:rsidRDefault="00DA6C03" w:rsidP="00DA6C0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Derbyshire(q.v.).</w:t>
      </w:r>
    </w:p>
    <w:p w14:paraId="67968B0D" w14:textId="77777777" w:rsidR="00DA6C03" w:rsidRDefault="00DA6C03" w:rsidP="00DA6C0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15616BC9" w14:textId="77777777" w:rsidR="00DA6C03" w:rsidRDefault="00DA6C03" w:rsidP="00DA6C0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570AD60" w14:textId="77777777" w:rsidR="00DA6C03" w:rsidRDefault="00DA6C03" w:rsidP="00DA6C0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EB80DEC" w14:textId="77777777" w:rsidR="00DA6C03" w:rsidRDefault="00DA6C03" w:rsidP="00DA6C0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16 December 2021</w:t>
      </w:r>
    </w:p>
    <w:p w14:paraId="72DDC93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E4286" w14:textId="77777777" w:rsidR="00DA6C03" w:rsidRDefault="00DA6C03" w:rsidP="009139A6">
      <w:r>
        <w:separator/>
      </w:r>
    </w:p>
  </w:endnote>
  <w:endnote w:type="continuationSeparator" w:id="0">
    <w:p w14:paraId="7F2A4507" w14:textId="77777777" w:rsidR="00DA6C03" w:rsidRDefault="00DA6C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065F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C91C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F75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CF422" w14:textId="77777777" w:rsidR="00DA6C03" w:rsidRDefault="00DA6C03" w:rsidP="009139A6">
      <w:r>
        <w:separator/>
      </w:r>
    </w:p>
  </w:footnote>
  <w:footnote w:type="continuationSeparator" w:id="0">
    <w:p w14:paraId="52AA9D20" w14:textId="77777777" w:rsidR="00DA6C03" w:rsidRDefault="00DA6C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6CE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7F2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D3B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C0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A6C0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0C8DA"/>
  <w15:chartTrackingRefBased/>
  <w15:docId w15:val="{02CAB737-3B38-4134-85FD-3DDE3C59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A6C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2022-01-14T10:36:00Z</dcterms:created>
  <dcterms:modified xsi:type="dcterms:W3CDTF">2022-01-14T10:37:00Z</dcterms:modified>
</cp:coreProperties>
</file>